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08792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BLOME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2AFDEEDE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AC173D1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850978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913B0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90531A3" w14:textId="77777777" w:rsidR="00B02CC0" w:rsidRDefault="00B02CC0" w:rsidP="00B02CC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674E06DD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76A4585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9D51D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716C30" w14:textId="77777777" w:rsidR="00B02CC0" w:rsidRDefault="00B02CC0" w:rsidP="00B0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2023</w:t>
      </w:r>
    </w:p>
    <w:p w14:paraId="5DBFE4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B02F" w14:textId="77777777" w:rsidR="00B02CC0" w:rsidRDefault="00B02CC0" w:rsidP="009139A6">
      <w:r>
        <w:separator/>
      </w:r>
    </w:p>
  </w:endnote>
  <w:endnote w:type="continuationSeparator" w:id="0">
    <w:p w14:paraId="0F05719A" w14:textId="77777777" w:rsidR="00B02CC0" w:rsidRDefault="00B02C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38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83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A7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25EC" w14:textId="77777777" w:rsidR="00B02CC0" w:rsidRDefault="00B02CC0" w:rsidP="009139A6">
      <w:r>
        <w:separator/>
      </w:r>
    </w:p>
  </w:footnote>
  <w:footnote w:type="continuationSeparator" w:id="0">
    <w:p w14:paraId="4A7E3D36" w14:textId="77777777" w:rsidR="00B02CC0" w:rsidRDefault="00B02C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25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D3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81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CC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2CC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61F9D"/>
  <w15:chartTrackingRefBased/>
  <w15:docId w15:val="{1CA3D4DA-710C-41ED-BE60-4EAFDE85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CC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2023-09-12T19:22:00Z</dcterms:created>
  <dcterms:modified xsi:type="dcterms:W3CDTF">2023-09-12T19:23:00Z</dcterms:modified>
</cp:coreProperties>
</file>